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338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337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14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A4‐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2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3"/>
              </w:rPr>
              <w:t>RETTILI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77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4" w:after="0" w:line="240" w:lineRule="auto"/>
              <w:ind w:left="1259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133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</w:rPr>
              <w:t>+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2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7"/>
                <w:w w:val="100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2"/>
                <w:w w:val="100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</w:rPr>
              <w:t>+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7</w:t>
            </w:r>
            <w:r>
              <w:rPr>
                <w:rFonts w:ascii="Verdana" w:hAnsi="Verdana" w:cs="Verdana" w:eastAsia="Verdana"/>
                <w:sz w:val="18"/>
                <w:szCs w:val="18"/>
                <w:spacing w:val="-3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  <w:t>0</w:t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6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E‐FA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1" w:lineRule="exact"/>
              <w:ind w:left="1773" w:right="17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3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1632096.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5031851.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‐34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83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E‐FA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32071.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5031862.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3" w:right="193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261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10" w:right="157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7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12: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6" w:right="1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12: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8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5" w:after="0" w:line="240" w:lineRule="auto"/>
              <w:ind w:left="1839" w:right="1803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ser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e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no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2107" w:right="206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2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932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b/>
                <w:bCs/>
                <w:position w:val="1"/>
              </w:rPr>
              <w:t>Spe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9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7" w:type="dxa"/>
            <w:tcBorders>
              <w:top w:val="single" w:sz="4.640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5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41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>
              <w:spacing w:before="8" w:after="0" w:line="266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Podarcis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uralis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9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7" w:type="dxa"/>
            <w:tcBorders>
              <w:top w:val="single" w:sz="4.64008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</w:tcPr>
          <w:p>
            <w:pPr>
              <w:spacing w:before="0" w:after="0" w:line="268" w:lineRule="exact"/>
              <w:ind w:left="611" w:right="59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6" w:hRule="exact"/>
        </w:trPr>
        <w:tc>
          <w:tcPr>
            <w:tcW w:w="2412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>
              <w:spacing w:before="8" w:after="0" w:line="266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Hieroph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vir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diflavus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9" w:type="dxa"/>
            <w:tcBorders>
              <w:top w:val="single" w:sz="4.64008" w:space="0" w:color="000000"/>
              <w:bottom w:val="single" w:sz="4.640" w:space="0" w:color="000000"/>
              <w:left w:val="single" w:sz="2.72016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7" w:type="dxa"/>
            <w:tcBorders>
              <w:top w:val="single" w:sz="4.64008" w:space="0" w:color="000000"/>
              <w:bottom w:val="single" w:sz="4.640" w:space="0" w:color="000000"/>
              <w:left w:val="single" w:sz="2.71992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8" w:type="dxa"/>
            <w:tcBorders>
              <w:top w:val="single" w:sz="4.64008" w:space="0" w:color="000000"/>
              <w:bottom w:val="single" w:sz="4.640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611" w:right="59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08" w:space="0" w:color="000000"/>
              <w:bottom w:val="single" w:sz="4.640" w:space="0" w:color="000000"/>
              <w:left w:val="single" w:sz="4.639840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6" w:hRule="exact"/>
        </w:trPr>
        <w:tc>
          <w:tcPr>
            <w:tcW w:w="1418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4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85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66" w:lineRule="exact"/>
              <w:ind w:left="105" w:right="488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Podarcis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muralis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7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7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35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0.004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9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7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68" w:lineRule="exact"/>
              <w:ind w:left="105" w:right="276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Hieroph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viridiflavus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17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7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42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0.003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9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8" w:hRule="exact"/>
        </w:trPr>
        <w:tc>
          <w:tcPr>
            <w:tcW w:w="2695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sectPr>
      <w:type w:val="continuous"/>
      <w:pgSz w:w="11920" w:h="16840"/>
      <w:pgMar w:top="680" w:bottom="280" w:left="9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2021-02-15T12:16:31Z</dcterms:created>
  <dcterms:modified xsi:type="dcterms:W3CDTF">2021-02-15T12:16:31Z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